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B61" w:rsidRDefault="00ED5B61" w:rsidP="004A03F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9B24FF" w:rsidRDefault="009B24FF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47B11" w:rsidRPr="005460F2" w:rsidTr="004B501C">
        <w:trPr>
          <w:cantSplit/>
        </w:trPr>
        <w:tc>
          <w:tcPr>
            <w:tcW w:w="794" w:type="dxa"/>
          </w:tcPr>
          <w:p w:rsidR="00847B11" w:rsidRPr="005460F2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847B11" w:rsidRPr="005460F2" w:rsidRDefault="008A1EC0" w:rsidP="00776D30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</w:t>
            </w:r>
            <w:r w:rsidR="00C45620">
              <w:rPr>
                <w:rFonts w:ascii="Calibri" w:hAnsi="Calibri" w:cs="B Yagut" w:hint="cs"/>
                <w:b/>
                <w:color w:val="000000"/>
                <w:rtl/>
              </w:rPr>
              <w:t xml:space="preserve">: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872B77" w:rsidRPr="005460F2" w:rsidTr="004B501C">
        <w:trPr>
          <w:cantSplit/>
        </w:trPr>
        <w:tc>
          <w:tcPr>
            <w:tcW w:w="794" w:type="dxa"/>
            <w:vAlign w:val="center"/>
          </w:tcPr>
          <w:p w:rsidR="00872B77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872B77" w:rsidRDefault="004B501C" w:rsidP="00872B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اولین بار بحث سلامت کارکنان دولت در چه سالی مطرح و به تصویب رسید؟</w:t>
            </w:r>
          </w:p>
          <w:p w:rsidR="00776D30" w:rsidRPr="005460F2" w:rsidRDefault="00776D30" w:rsidP="00872B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4B501C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872B77" w:rsidRPr="005460F2" w:rsidRDefault="004B501C" w:rsidP="00847B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ذیل ماده 35 قانون استخدام کشوری خرداد 1354</w:t>
            </w:r>
          </w:p>
        </w:tc>
      </w:tr>
      <w:tr w:rsidR="004B501C" w:rsidRPr="005460F2" w:rsidTr="004B501C">
        <w:trPr>
          <w:cantSplit/>
        </w:trPr>
        <w:tc>
          <w:tcPr>
            <w:tcW w:w="794" w:type="dxa"/>
          </w:tcPr>
          <w:p w:rsidR="004B501C" w:rsidRPr="005460F2" w:rsidRDefault="004B501C" w:rsidP="004B501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B501C" w:rsidRPr="00BE466D" w:rsidRDefault="004B501C" w:rsidP="004B501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4B501C" w:rsidRPr="00BE466D" w:rsidRDefault="004B501C" w:rsidP="004B501C">
            <w:r w:rsidRPr="009E04EA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ذیل ماده 53 قانون استخدام کشوری خرداد 1345</w:t>
            </w:r>
          </w:p>
        </w:tc>
      </w:tr>
      <w:tr w:rsidR="004B501C" w:rsidRPr="005460F2" w:rsidTr="004B501C">
        <w:trPr>
          <w:cantSplit/>
        </w:trPr>
        <w:tc>
          <w:tcPr>
            <w:tcW w:w="794" w:type="dxa"/>
          </w:tcPr>
          <w:p w:rsidR="004B501C" w:rsidRPr="005460F2" w:rsidRDefault="004B501C" w:rsidP="004B501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B501C" w:rsidRPr="005460F2" w:rsidRDefault="004B501C" w:rsidP="004B501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4B501C" w:rsidRDefault="004B501C" w:rsidP="004B501C">
            <w:r w:rsidRPr="00452B4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ذیل ماده 35 قانون استخدام کشوری خرداد 13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</w:tr>
      <w:tr w:rsidR="004B501C" w:rsidRPr="005460F2" w:rsidTr="004B501C">
        <w:trPr>
          <w:cantSplit/>
        </w:trPr>
        <w:tc>
          <w:tcPr>
            <w:tcW w:w="794" w:type="dxa"/>
          </w:tcPr>
          <w:p w:rsidR="004B501C" w:rsidRPr="005460F2" w:rsidRDefault="004B501C" w:rsidP="004B501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B501C" w:rsidRPr="005460F2" w:rsidRDefault="004B501C" w:rsidP="004B501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4B501C" w:rsidRDefault="004B501C" w:rsidP="004B501C">
            <w:r w:rsidRPr="00452B4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ذیل ماده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  <w:r w:rsidRPr="00452B4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قانون استخدام کشوری خرداد 1354</w:t>
            </w:r>
          </w:p>
        </w:tc>
      </w:tr>
      <w:tr w:rsidR="00B93860" w:rsidRPr="005460F2" w:rsidTr="004B501C">
        <w:trPr>
          <w:cantSplit/>
        </w:trPr>
        <w:tc>
          <w:tcPr>
            <w:tcW w:w="794" w:type="dxa"/>
          </w:tcPr>
          <w:p w:rsidR="00B93860" w:rsidRPr="005460F2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B93860" w:rsidRPr="005460F2" w:rsidRDefault="004B501C" w:rsidP="004B501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B501C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847B11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BC6CCB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DA6CEC" w:rsidRDefault="000F7001" w:rsidP="000F700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اجرای </w:t>
            </w:r>
            <w:r w:rsidRPr="000F7001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در چه سالی تصویب گردید؟</w:t>
            </w:r>
          </w:p>
          <w:p w:rsidR="000F7001" w:rsidRPr="005460F2" w:rsidRDefault="000F7001" w:rsidP="000F700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BE466D" w:rsidRDefault="000F700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E04EA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 xml:space="preserve">اسفند ماه 1394 </w:t>
            </w:r>
            <w:r w:rsidRPr="009E04EA">
              <w:rPr>
                <w:rStyle w:val="StyleComplexNazanin"/>
                <w:rFonts w:ascii="Sakkal Majalla" w:hAnsi="Sakkal Majalla" w:cs="Sakkal Majalla" w:hint="cs"/>
                <w:color w:val="FF0000"/>
                <w:rtl/>
                <w:lang w:bidi="fa-IR"/>
              </w:rPr>
              <w:t>–</w:t>
            </w:r>
            <w:r w:rsidRPr="009E04EA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 xml:space="preserve"> ذیل بند 8 مصوبات چهاردهمین جلسه شورایعالی سلامت و امنیت غذایی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0F7001" w:rsidP="000F700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بهمن ماه 1394 </w:t>
            </w:r>
            <w:r w:rsidRPr="000F7001">
              <w:rPr>
                <w:rFonts w:ascii="Sakkal Majalla" w:hAnsi="Sakkal Majalla" w:cs="Sakkal Majalla" w:hint="cs"/>
                <w:rtl/>
              </w:rPr>
              <w:t>–</w:t>
            </w:r>
            <w:r w:rsidRPr="000F7001">
              <w:rPr>
                <w:rFonts w:asciiTheme="majorBidi" w:hAnsiTheme="majorBidi" w:cs="B Nazanin" w:hint="cs"/>
                <w:rtl/>
              </w:rPr>
              <w:t xml:space="preserve"> ذیل بند 8 مصوبات چهاردهمین جلسه شورایعالی سلامت و امنیت غذایی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0F7001" w:rsidP="000F700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تیر 1395 </w:t>
            </w:r>
            <w:r w:rsidRPr="000F7001">
              <w:rPr>
                <w:rFonts w:ascii="Sakkal Majalla" w:hAnsi="Sakkal Majalla" w:cs="Sakkal Majalla" w:hint="cs"/>
                <w:rtl/>
              </w:rPr>
              <w:t>–</w:t>
            </w:r>
            <w:r w:rsidRPr="000F7001">
              <w:rPr>
                <w:rFonts w:asciiTheme="majorBidi" w:hAnsiTheme="majorBidi" w:cs="B Nazanin" w:hint="cs"/>
                <w:rtl/>
              </w:rPr>
              <w:t xml:space="preserve"> ذیل بند 8 مصوبات چهاردهمین جلسه شورایعالی سلامت و امنیت غذایی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0F7001" w:rsidP="000F700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مرداد 1395 </w:t>
            </w:r>
            <w:r w:rsidRPr="000F7001">
              <w:rPr>
                <w:rFonts w:ascii="Sakkal Majalla" w:hAnsi="Sakkal Majalla" w:cs="Sakkal Majalla" w:hint="cs"/>
                <w:rtl/>
              </w:rPr>
              <w:t>–</w:t>
            </w:r>
            <w:r w:rsidRPr="000F7001">
              <w:rPr>
                <w:rFonts w:asciiTheme="majorBidi" w:hAnsiTheme="majorBidi" w:cs="B Nazanin" w:hint="cs"/>
                <w:rtl/>
              </w:rPr>
              <w:t xml:space="preserve"> ذیل بند 8 مصوبات چهاردهمین جلسه شورایعالی سلامت و امنیت غذایی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0F7001" w:rsidP="000F700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F7001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BC6CCB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DA6CEC" w:rsidRDefault="00EE7A39" w:rsidP="00EE7A3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هدف از طراحی </w:t>
            </w:r>
            <w:r w:rsidRPr="00EE7A3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چیست؟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EE7A3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ارتقای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EE7A3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پوشش حداکثری گروه های مختلف کارمندی در نظام اداری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EE7A3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کاهش هزینه های عمومی مراقبت سلامت و صیانت از سلامت کارکنان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EE7A3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76CD4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همه گزینه ها</w:t>
            </w:r>
            <w:r w:rsidR="00B37AF3" w:rsidRPr="00276CD4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 xml:space="preserve">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C724D5" w:rsidP="00C724D5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724D5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BC6CCB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DA6CEC" w:rsidRDefault="00B37AF3" w:rsidP="007358B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خدمات سلامت کارکنا</w:t>
            </w:r>
            <w:r w:rsidR="001E197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 دولت شامل چه خدماتی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B37AF3" w:rsidP="00B37AF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37AF3">
              <w:rPr>
                <w:rFonts w:asciiTheme="majorBidi" w:hAnsiTheme="majorBidi" w:cs="B Nazanin" w:hint="cs"/>
                <w:rtl/>
              </w:rPr>
              <w:t>پیشگیری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B37AF3" w:rsidP="00B37AF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37AF3">
              <w:rPr>
                <w:rFonts w:asciiTheme="majorBidi" w:hAnsiTheme="majorBidi" w:cs="B Nazanin" w:hint="cs"/>
                <w:rtl/>
              </w:rPr>
              <w:t>تشخیصی درمانی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B37AF3" w:rsidP="00B37AF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37AF3">
              <w:rPr>
                <w:rFonts w:asciiTheme="majorBidi" w:hAnsiTheme="majorBidi" w:cs="B Nazanin" w:hint="cs"/>
                <w:rtl/>
              </w:rPr>
              <w:t>آموزشی و بازتوانی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B37AF3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B37AF3" w:rsidP="00B37AF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76CD4">
              <w:rPr>
                <w:rFonts w:asciiTheme="majorBidi" w:hAnsiTheme="majorBidi" w:cs="B Nazanin" w:hint="cs"/>
                <w:color w:val="FF0000"/>
                <w:rtl/>
              </w:rPr>
              <w:t>همه گزینه ها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B37AF3" w:rsidP="00B37AF3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37AF3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A83656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DA6CEC" w:rsidRDefault="000C5A4D" w:rsidP="000C5A4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از ویژگیهای مراقبت سلامت در </w:t>
            </w:r>
            <w:r w:rsidRPr="000C5A4D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می توان به ......... نام برد.</w:t>
            </w:r>
          </w:p>
          <w:p w:rsidR="000C5A4D" w:rsidRPr="005460F2" w:rsidRDefault="000C5A4D" w:rsidP="000C5A4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0C5A4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مناسب بودن</w:t>
            </w: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0C5A4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جامع و کافی بودن</w:t>
            </w: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0C5A4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دسترس بودن</w:t>
            </w: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0C5A4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0C5A4D" w:rsidP="000C5A4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76CD4">
              <w:rPr>
                <w:rFonts w:asciiTheme="majorBidi" w:hAnsiTheme="majorBidi" w:cs="B Nazanin" w:hint="cs"/>
                <w:color w:val="FF0000"/>
                <w:rtl/>
              </w:rPr>
              <w:t>همه گزینه ها صحیح می باشد</w:t>
            </w:r>
          </w:p>
        </w:tc>
      </w:tr>
      <w:tr w:rsidR="00A83656" w:rsidRPr="005460F2" w:rsidTr="00A83656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AF76D9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DA6CEC" w:rsidRDefault="009830D3" w:rsidP="009830D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یک از دستگاه ها و سازمان های مشمول اجرای بسته</w:t>
            </w:r>
            <w:r w:rsidRPr="009830D3">
              <w:rPr>
                <w:rFonts w:asciiTheme="majorBidi" w:hAnsiTheme="majorBidi" w:cs="B Nazanin" w:hint="cs"/>
                <w:bCs w:val="0"/>
                <w:rtl/>
              </w:rPr>
              <w:t xml:space="preserve"> </w:t>
            </w:r>
            <w:r w:rsidRPr="009830D3">
              <w:rPr>
                <w:rFonts w:asciiTheme="majorBidi" w:hAnsiTheme="majorBidi" w:cs="B Nazanin" w:hint="cs"/>
                <w:rtl/>
              </w:rPr>
              <w:t>خدمات پایه سلامت کارکنان دولت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8803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دولتی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8803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خصوصی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8803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غیردولتی عمومی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64703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276CD4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276CD4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276CD4" w:rsidRDefault="00880350" w:rsidP="008803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276CD4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گزینه های الف و ج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51E3F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51E3F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DA6CEC" w:rsidRDefault="00D51E3F" w:rsidP="00D51E3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ارجح ترین روش</w:t>
            </w:r>
            <w:bookmarkStart w:id="0" w:name="_GoBack"/>
            <w:bookmarkEnd w:id="0"/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اخذ خدمات </w:t>
            </w:r>
            <w:r w:rsidRPr="00D51E3F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پایه سلامت کارکنان دولت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توسط دستگاه ها کدام یک از موارد ذیل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51E3F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51E3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51E3F">
              <w:rPr>
                <w:rFonts w:asciiTheme="majorBidi" w:hAnsiTheme="majorBidi" w:cs="B Nazanin" w:hint="cs"/>
                <w:rtl/>
              </w:rPr>
              <w:t>انتخاب روش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خرید خدمت از بخش خصوصی</w:t>
            </w:r>
          </w:p>
        </w:tc>
      </w:tr>
      <w:tr w:rsidR="00DA6CEC" w:rsidRPr="005460F2" w:rsidTr="00D51E3F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51E3F" w:rsidP="00D51E3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51E3F">
              <w:rPr>
                <w:rFonts w:asciiTheme="majorBidi" w:hAnsiTheme="majorBidi" w:cs="B Nazanin" w:hint="cs"/>
                <w:rtl/>
              </w:rPr>
              <w:t>انتخاب روش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بهره مندی از مراکز درمانی وابسته به خود سازمان ها</w:t>
            </w:r>
          </w:p>
        </w:tc>
      </w:tr>
      <w:tr w:rsidR="00D51E3F" w:rsidRPr="005460F2" w:rsidTr="00D51E3F">
        <w:trPr>
          <w:cantSplit/>
        </w:trPr>
        <w:tc>
          <w:tcPr>
            <w:tcW w:w="794" w:type="dxa"/>
          </w:tcPr>
          <w:p w:rsidR="00D51E3F" w:rsidRPr="00D51E3F" w:rsidRDefault="00D51E3F" w:rsidP="00D51E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D51E3F" w:rsidRPr="00BE466D" w:rsidRDefault="00D51E3F" w:rsidP="00D51E3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51E3F" w:rsidRPr="00BE466D" w:rsidRDefault="00D51E3F" w:rsidP="00D51E3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42CF0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انتخاب روش اخذ خدمات از مراکز ارا</w:t>
            </w:r>
            <w:r w:rsidRPr="00B42CF0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ی</w:t>
            </w:r>
            <w:r w:rsidRPr="00B42CF0">
              <w:rPr>
                <w:rStyle w:val="StyleComplexNazanin"/>
                <w:rFonts w:asciiTheme="majorBidi" w:hAnsiTheme="majorBidi" w:cs="B Nazanin" w:hint="eastAsia"/>
                <w:color w:val="FF0000"/>
                <w:rtl/>
                <w:lang w:bidi="fa-IR"/>
              </w:rPr>
              <w:t>ه</w:t>
            </w:r>
            <w:r w:rsidRPr="00B42CF0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 xml:space="preserve"> خدمات سلامت ( خانه بهداشت، پا</w:t>
            </w:r>
            <w:r w:rsidRPr="00B42CF0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ی</w:t>
            </w:r>
            <w:r w:rsidRPr="00B42CF0">
              <w:rPr>
                <w:rStyle w:val="StyleComplexNazanin"/>
                <w:rFonts w:asciiTheme="majorBidi" w:hAnsiTheme="majorBidi" w:cs="B Nazanin" w:hint="eastAsia"/>
                <w:color w:val="FF0000"/>
                <w:rtl/>
                <w:lang w:bidi="fa-IR"/>
              </w:rPr>
              <w:t>گاه</w:t>
            </w:r>
            <w:r w:rsidRPr="00B42CF0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 xml:space="preserve"> سلامت، مرکز خدمات جامع سلامت)</w:t>
            </w:r>
          </w:p>
        </w:tc>
      </w:tr>
      <w:tr w:rsidR="00D51E3F" w:rsidRPr="005460F2" w:rsidTr="00D51E3F">
        <w:trPr>
          <w:cantSplit/>
        </w:trPr>
        <w:tc>
          <w:tcPr>
            <w:tcW w:w="794" w:type="dxa"/>
          </w:tcPr>
          <w:p w:rsidR="00D51E3F" w:rsidRPr="005460F2" w:rsidRDefault="00D51E3F" w:rsidP="00D51E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51E3F" w:rsidRPr="005460F2" w:rsidRDefault="00D51E3F" w:rsidP="00D51E3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51E3F" w:rsidRPr="005460F2" w:rsidRDefault="00D51E3F" w:rsidP="00D51E3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51E3F">
              <w:rPr>
                <w:rFonts w:asciiTheme="majorBidi" w:hAnsiTheme="majorBidi" w:cs="B Nazanin" w:hint="cs"/>
                <w:rtl/>
              </w:rPr>
              <w:t>همه گزینه ها صحیح می باشد</w:t>
            </w:r>
          </w:p>
        </w:tc>
      </w:tr>
      <w:tr w:rsidR="00D51E3F" w:rsidRPr="005460F2" w:rsidTr="00D51E3F">
        <w:trPr>
          <w:cantSplit/>
        </w:trPr>
        <w:tc>
          <w:tcPr>
            <w:tcW w:w="794" w:type="dxa"/>
          </w:tcPr>
          <w:p w:rsidR="00D51E3F" w:rsidRPr="005460F2" w:rsidRDefault="00D51E3F" w:rsidP="00D51E3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D51E3F" w:rsidRPr="005460F2" w:rsidRDefault="00D51E3F" w:rsidP="00D51E3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DA6CEC" w:rsidRDefault="007B2291" w:rsidP="007B229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هدف کلی </w:t>
            </w:r>
            <w:r w:rsidRPr="007B2291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شامل چه مواردی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EB23B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توانمندسازی سازمان ها و کارکنان برای حفظ و ارتقاء سلامت خود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BE466D" w:rsidRDefault="00EB23B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42CF0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تامین، حفظ و ارتقای سلامت جسمی، روانی و اجتماعی کارکنان وزارتخانه ها و سازمان های دولتی و دستگاه های وابسه به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7C23A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تامین بهداشت کار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7C23A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ارایه خدمات پیشگیری، تشخیص و درمان بیماری ها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:rsidR="00DA6CEC" w:rsidRDefault="0018027B" w:rsidP="0018027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اهداف اختصاصی </w:t>
            </w:r>
            <w:r w:rsidRPr="0018027B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شامل چه مواردی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18027B" w:rsidP="001802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027B">
              <w:rPr>
                <w:rFonts w:asciiTheme="majorBidi" w:hAnsiTheme="majorBidi" w:cs="B Nazanin" w:hint="cs"/>
                <w:rtl/>
              </w:rPr>
              <w:t>توانمندسازی سازمان ها و کارکنان برای حفظ و ارتقاء سلامت خود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18027B" w:rsidP="001802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027B">
              <w:rPr>
                <w:rFonts w:asciiTheme="majorBidi" w:hAnsiTheme="majorBidi" w:cs="B Nazanin" w:hint="cs"/>
                <w:rtl/>
              </w:rPr>
              <w:t>تامین بهداشت کار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18027B" w:rsidP="001802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027B">
              <w:rPr>
                <w:rFonts w:asciiTheme="majorBidi" w:hAnsiTheme="majorBidi" w:cs="B Nazanin" w:hint="cs"/>
                <w:rtl/>
              </w:rPr>
              <w:t>ارایه خدمات پیشگیری، تشخیص و درمان بیماری ها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18027B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18027B" w:rsidP="001802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42CF0">
              <w:rPr>
                <w:rFonts w:asciiTheme="majorBidi" w:hAnsiTheme="majorBidi" w:cs="B Nazanin" w:hint="cs"/>
                <w:color w:val="FF0000"/>
                <w:rtl/>
              </w:rPr>
              <w:t>همه گزینه ها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:rsidTr="00095989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095989">
        <w:trPr>
          <w:cantSplit/>
        </w:trPr>
        <w:tc>
          <w:tcPr>
            <w:tcW w:w="830" w:type="dxa"/>
          </w:tcPr>
          <w:p w:rsidR="00DA6CEC" w:rsidRPr="00D87F2E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:rsidR="00DA6CEC" w:rsidRDefault="00095989" w:rsidP="0009598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یک از موارد ذیل جزو وظایف وزارت بهداشت در اجرای بسته خدمات پایه سلامت کارکنان دولت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095989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095989" w:rsidP="000959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تدوین بسته </w:t>
            </w:r>
            <w:r w:rsidRPr="00095989">
              <w:rPr>
                <w:rFonts w:asciiTheme="majorBidi" w:hAnsiTheme="majorBidi" w:cs="B Nazanin" w:hint="cs"/>
                <w:rtl/>
              </w:rPr>
              <w:t>خدمات پایه سلامت کارکنان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شامل دستورالعمل ها، فرم ها و ...</w:t>
            </w:r>
          </w:p>
        </w:tc>
      </w:tr>
      <w:tr w:rsidR="00DA6CEC" w:rsidRPr="005460F2" w:rsidTr="00095989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0959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نظارت بر اجرا و ارزشیابی مستمر</w:t>
            </w:r>
            <w:r w:rsidR="00D0439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و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D0439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تهیه گزارش روند اجرایی برنامه</w:t>
            </w:r>
          </w:p>
        </w:tc>
      </w:tr>
      <w:tr w:rsidR="00DA6CEC" w:rsidRPr="005460F2" w:rsidTr="00095989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0439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امتیازدهی و اعتباربخشی دستگاههای اجرایی</w:t>
            </w:r>
          </w:p>
        </w:tc>
      </w:tr>
      <w:tr w:rsidR="00095989" w:rsidRPr="005460F2" w:rsidTr="00095989">
        <w:trPr>
          <w:cantSplit/>
        </w:trPr>
        <w:tc>
          <w:tcPr>
            <w:tcW w:w="830" w:type="dxa"/>
          </w:tcPr>
          <w:p w:rsidR="00095989" w:rsidRPr="005460F2" w:rsidRDefault="00095989" w:rsidP="0009598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095989" w:rsidRPr="00BE466D" w:rsidRDefault="00095989" w:rsidP="000959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095989" w:rsidRPr="00BE466D" w:rsidRDefault="00095989" w:rsidP="000959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42CF0">
              <w:rPr>
                <w:rFonts w:asciiTheme="majorBidi" w:hAnsiTheme="majorBidi" w:cs="B Nazanin" w:hint="cs"/>
                <w:color w:val="FF0000"/>
                <w:rtl/>
              </w:rPr>
              <w:t>همه گزینه ها صحیح می باشد</w:t>
            </w:r>
          </w:p>
        </w:tc>
      </w:tr>
      <w:tr w:rsidR="00A83656" w:rsidRPr="005460F2" w:rsidTr="00095989">
        <w:trPr>
          <w:cantSplit/>
        </w:trPr>
        <w:tc>
          <w:tcPr>
            <w:tcW w:w="830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:rsidTr="00D0439A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0439A">
        <w:trPr>
          <w:cantSplit/>
        </w:trPr>
        <w:tc>
          <w:tcPr>
            <w:tcW w:w="830" w:type="dxa"/>
          </w:tcPr>
          <w:p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:rsidR="00D0439A" w:rsidRDefault="00D0439A" w:rsidP="00D0439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یک از موارد ذیل جزو وظایف سازمانها و دستگاه های اجرایی در اجرای بسته خدمات پایه سلامت کارکنان دولت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0439A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0439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تشکیل دبیرخانه سلامت</w:t>
            </w:r>
          </w:p>
        </w:tc>
      </w:tr>
      <w:tr w:rsidR="00DA6CEC" w:rsidRPr="005460F2" w:rsidTr="00D0439A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0439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تدوین و اجرای برنامه عملیاتی </w:t>
            </w:r>
          </w:p>
        </w:tc>
      </w:tr>
      <w:tr w:rsidR="00DA6CEC" w:rsidRPr="005460F2" w:rsidTr="00D0439A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0439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طراحی نظام مدیریت اطلاعات برای گزارش دهی</w:t>
            </w:r>
          </w:p>
        </w:tc>
      </w:tr>
      <w:tr w:rsidR="00D0439A" w:rsidRPr="005460F2" w:rsidTr="00D0439A">
        <w:trPr>
          <w:cantSplit/>
        </w:trPr>
        <w:tc>
          <w:tcPr>
            <w:tcW w:w="830" w:type="dxa"/>
          </w:tcPr>
          <w:p w:rsidR="00D0439A" w:rsidRPr="005460F2" w:rsidRDefault="00D0439A" w:rsidP="00D0439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0439A" w:rsidRPr="00BE466D" w:rsidRDefault="00D0439A" w:rsidP="00D0439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0439A" w:rsidRPr="00BE466D" w:rsidRDefault="00D0439A" w:rsidP="00D043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42CF0">
              <w:rPr>
                <w:rFonts w:asciiTheme="majorBidi" w:hAnsiTheme="majorBidi" w:cs="B Nazanin" w:hint="cs"/>
                <w:color w:val="FF0000"/>
                <w:rtl/>
              </w:rPr>
              <w:t>همه گزینه ها صحیح می باشد</w:t>
            </w:r>
          </w:p>
        </w:tc>
      </w:tr>
      <w:tr w:rsidR="00A83656" w:rsidRPr="005460F2" w:rsidTr="00D0439A">
        <w:trPr>
          <w:cantSplit/>
        </w:trPr>
        <w:tc>
          <w:tcPr>
            <w:tcW w:w="830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:rsidR="00DA6CEC" w:rsidRDefault="00FB0873" w:rsidP="00FB087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فعالیتهای مربوط به </w:t>
            </w:r>
            <w:r w:rsidR="0028082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FB0873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به چند بخش کلی تقسیم شده است؟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501A6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42CF0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4 بخش کلی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501A6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بخش کلی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501A6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بخش کلی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501A6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بخش کلی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:rsidR="00DA6CEC" w:rsidRDefault="00680359" w:rsidP="0068035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منظور از خودمراقبتی سازمانی در اجرای </w:t>
            </w:r>
            <w:r w:rsidRPr="0068035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چیست؟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68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ایجاد محیط کار سالم از طریق اجرای برنامه ها و خط مشی های ارتقای سلامت در محل کار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68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خلق محیط های فیزیکی و فرهنگی حمایتی و تشویق شیوه زندگی سالم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BE466D" w:rsidRDefault="0068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42CF0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گزینه های الف و ب صحیح می باشد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68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:rsidR="00DA6CEC" w:rsidRDefault="00CC764B" w:rsidP="00CC764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تحقق اجرای برنامه خودمراقبتی سازمانی چه اقداماتی ضروری نمی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CC764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نیاز سنجی سلامت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CC764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تشکیل دبیرخانه سلامت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CC764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تدوین، اجرا و ارزشیابی برنامه عملیاتی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8356A6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8356A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671CC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اعتباربخشی سازمانی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7B4927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7B4927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:rsidR="00DA6CEC" w:rsidRDefault="008356A6" w:rsidP="008356A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کدام یک از موارد ذیل جزو اولویت های اصلی و محوری </w:t>
            </w:r>
            <w:r w:rsidRPr="008356A6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7B4927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8356A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خودمراقبتی سازمانی</w:t>
            </w:r>
          </w:p>
        </w:tc>
      </w:tr>
      <w:tr w:rsidR="00DA6CEC" w:rsidRPr="005460F2" w:rsidTr="007B4927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8356A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آموزش ضمن خدمت کارکنان</w:t>
            </w:r>
          </w:p>
        </w:tc>
      </w:tr>
      <w:tr w:rsidR="00DA6CEC" w:rsidRPr="005460F2" w:rsidTr="007B4927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BE466D" w:rsidRDefault="008356A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671CC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ارایه خدمات پیشگیری، تشخیص و درمان و مراقبت بیماریها</w:t>
            </w:r>
          </w:p>
        </w:tc>
      </w:tr>
      <w:tr w:rsidR="007B4927" w:rsidRPr="005460F2" w:rsidTr="007B4927">
        <w:trPr>
          <w:cantSplit/>
        </w:trPr>
        <w:tc>
          <w:tcPr>
            <w:tcW w:w="794" w:type="dxa"/>
          </w:tcPr>
          <w:p w:rsidR="007B4927" w:rsidRPr="005460F2" w:rsidRDefault="007B4927" w:rsidP="007B492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B4927" w:rsidRPr="007B4927" w:rsidRDefault="007B4927" w:rsidP="007B492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B492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B4927" w:rsidRPr="007B4927" w:rsidRDefault="007B4927" w:rsidP="007B492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B492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گزینه ها صحیح می باشد</w:t>
            </w:r>
          </w:p>
        </w:tc>
      </w:tr>
      <w:tr w:rsidR="00A83656" w:rsidRPr="005460F2" w:rsidTr="007B4927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:rsidR="00DA6CEC" w:rsidRDefault="009400BB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سازمان جهانی بهداشت در راستای کنترل بیماریهای غیرواگیر و عوامل زمینه ساز آنها را به عنوان هدف اصلی برای کاهش چند درصد مرگ زودرس ناشی از بیماریهای غیرواگیر تا سال 2025 تعیین کرده است؟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9400B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20%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BE466D" w:rsidRDefault="009400B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671CC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25%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9400B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30%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9400B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35%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:rsidR="00DA6CEC" w:rsidRDefault="00963AE3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خطرسنجی سکته های قلبی عروقی برای کلیه کارکنان بالای ...... سال انجام خواهد شد.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963AE3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BE466D" w:rsidRDefault="00963AE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671CC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30 سال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963AE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 سال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963AE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 سال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963AE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 سال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:rsidR="00DA6CEC" w:rsidRDefault="00532964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یک از موارد ذیل جزو مهمترین اقدامات مورد انتظار در نظام مراقبت های اولیه ایران (ایراپن)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53296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خطرسنجی سکته های قلبی و مغزی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53296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ارایه خدمات پیشگیری، تشخیص و درمان و مراقبت بیماری های فشارخون بالا، دیابت، سرطان روده بزرگ، سرطان پستان در بین خانم ها، سرطان دهانه رحم در بین خانم ها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53296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 بیماری سل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532964" w:rsidP="0053296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671CC">
              <w:rPr>
                <w:rFonts w:asciiTheme="majorBidi" w:hAnsiTheme="majorBidi" w:cs="B Nazanin" w:hint="cs"/>
                <w:color w:val="FF0000"/>
                <w:rtl/>
              </w:rPr>
              <w:t>همه گزینه ها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:rsidR="00193215" w:rsidRPr="00193215" w:rsidRDefault="00193215" w:rsidP="00193215">
            <w:pPr>
              <w:pStyle w:val="a0"/>
              <w:rPr>
                <w:rFonts w:asciiTheme="majorBidi" w:hAnsiTheme="majorBidi" w:cs="B Nazanin"/>
                <w:rtl/>
              </w:rPr>
            </w:pPr>
            <w:r w:rsidRPr="00193215">
              <w:rPr>
                <w:rFonts w:asciiTheme="majorBidi" w:hAnsiTheme="majorBidi" w:cs="B Nazanin" w:hint="cs"/>
                <w:rtl/>
              </w:rPr>
              <w:t xml:space="preserve">کدام یک از موارد ذیل جزو مهمترین اقدامات مورد انتظار در نظام مراقبت های اولیه ایران (ایراپن) </w:t>
            </w:r>
            <w:r>
              <w:rPr>
                <w:rFonts w:asciiTheme="majorBidi" w:hAnsiTheme="majorBidi" w:cs="B Nazanin" w:hint="cs"/>
                <w:rtl/>
              </w:rPr>
              <w:t>ن</w:t>
            </w:r>
            <w:r w:rsidRPr="00193215">
              <w:rPr>
                <w:rFonts w:asciiTheme="majorBidi" w:hAnsiTheme="majorBidi" w:cs="B Nazanin" w:hint="cs"/>
                <w:rtl/>
              </w:rPr>
              <w:t>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19321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بررسی عوامل خطر 4گانه ( تغذیه نامناسب، کم تحرکی، مصرف دخانیات و الکل)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19321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بهبود و ارتقای شاخص پوسیدگی دندان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193215" w:rsidP="0019321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93215">
              <w:rPr>
                <w:rFonts w:asciiTheme="majorBidi" w:hAnsiTheme="majorBidi" w:cs="B Nazanin" w:hint="cs"/>
                <w:rtl/>
              </w:rPr>
              <w:t>گزینه های الف و ب صحیح می باشد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851B2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671CC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آموزش کارکنان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:rsidR="00DA6CEC" w:rsidRDefault="007C2216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 عوامل مخاطره آمیز برای شاغلین محیط های کار میتوان به ...... نام برد؟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7C221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عوامل فیزیکی و شیمیایی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7C221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عوامل بیولوژیکی و ارگونومیکی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7C221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عوامل روانی و الگوی تغذیه ناسالم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7C2216" w:rsidP="007C221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671CC">
              <w:rPr>
                <w:rFonts w:asciiTheme="majorBidi" w:hAnsiTheme="majorBidi" w:cs="B Nazanin" w:hint="cs"/>
                <w:color w:val="FF0000"/>
                <w:rtl/>
              </w:rPr>
              <w:t>همه گزینه ها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F32E1F" w:rsidP="00F32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32E1F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847B11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:rsidR="00DA6CEC" w:rsidRDefault="0043689B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ریاست دبیرخانه سلامت در هر سازمان بر عهده ........ می باشد.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43689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بالاترین مقام دستگاه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43689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نماینده تام الاختیار بالاترین مقام دستگاه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43689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معاون دستگاه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43689B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43689B" w:rsidP="0043689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0C4C">
              <w:rPr>
                <w:rFonts w:asciiTheme="majorBidi" w:hAnsiTheme="majorBidi" w:cs="B Nazanin" w:hint="cs"/>
                <w:color w:val="FF0000"/>
                <w:rtl/>
              </w:rPr>
              <w:t>گزینه های الف و ب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:rsidR="00DA6CEC" w:rsidRDefault="008C4D47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رابط سلامت در سطح ملی کدام یک از موارد ذیل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8C4D4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کل دفتر وزارتی وزارتخانه ها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8C4D4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کل رفاه وزارتخانه ها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BE466D" w:rsidRDefault="008C4D47" w:rsidP="008C4D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0C4C">
              <w:rPr>
                <w:rFonts w:asciiTheme="majorBidi" w:hAnsiTheme="majorBidi" w:cs="B Nazanin" w:hint="cs"/>
                <w:color w:val="FF0000"/>
                <w:rtl/>
              </w:rPr>
              <w:t>گزینه های الف و ب صحیح می باشد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8C4D4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:rsidR="00DA6CEC" w:rsidRDefault="00BB45C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کدام یک از موارد ذیل جزو شرح وظایف دبیرخانه سلامت دستگاه / سازمان </w:t>
            </w:r>
            <w:r w:rsidR="003D789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3D789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تدوین اساسنامه دبیرخانه سلامت و سیاست های سلامت کارکنان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3D789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تامین منابع و پشتیبانی برنامه های سلامت و تشکیل جلسات برای پیگیری مصوبه شورای عالی سلامت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3D789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پایش و نظارت بر نحوه اجرا و ارزشیابی برنامه و جمع آوری گزارشات سطوح مختلف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3D7899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3D789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0C4C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اعتباربخشی سازمانی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:rsidR="00DA6CEC" w:rsidRDefault="007837B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طراحی برنامه عملیاتی برای هر یک از اولویت های بهداشتی باید بر اساس شرایط موجود از قبیل ..... باشد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7837B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نیروی انسانی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7837B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بودجه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7837B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م قابلیت اجرایی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7837B8" w:rsidP="007837B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0C4C">
              <w:rPr>
                <w:rFonts w:asciiTheme="majorBidi" w:hAnsiTheme="majorBidi" w:cs="B Nazanin" w:hint="cs"/>
                <w:color w:val="FF0000"/>
                <w:rtl/>
              </w:rPr>
              <w:t>همه گزینه ها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:rsidR="00DA6CEC" w:rsidRDefault="00BD68E9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دستگاه های اجرایی موظف به ارسال گزارش عملکرد خود بصورت ..... ماهه به دبیرخانه شورای  عالی سلامت و امنیت غذایی مستقر در وزارت بهداشت هستند.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BD68E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سه ماهه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BD68E9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BE466D" w:rsidRDefault="00BD68E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0C4C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شش ماهه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BD68E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سالانه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BD68E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ماهانه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4A03F6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:rsidR="00DA6CEC" w:rsidRDefault="00623DED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سازمان ها با توجه به ساختار و امکانات خود می توانند خدمات سلامت فردی کارکنان خود را به روش .... تامین نمایند.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623DE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ایجاد ساختار و تامین خدمات در درون سازمان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623DE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خرید خدمت از بخش خصوصی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623DE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ارجاع به مراکز ارایه خدمات سلامت محل زندگی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BE466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BE466D" w:rsidRDefault="00623DED" w:rsidP="00623D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0C4C">
              <w:rPr>
                <w:rFonts w:asciiTheme="majorBidi" w:hAnsiTheme="majorBidi" w:cs="B Nazanin" w:hint="cs"/>
                <w:color w:val="FF0000"/>
                <w:rtl/>
              </w:rPr>
              <w:t>همه گزینه ها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4A03F6" w:rsidRPr="004A03F6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  <w:r w:rsidR="001E197E" w:rsidRPr="001E197E">
              <w:rPr>
                <w:rFonts w:asciiTheme="majorBidi" w:hAnsiTheme="majorBidi" w:cs="B Nazanin" w:hint="cs"/>
                <w:bCs w:val="0"/>
                <w:rtl/>
              </w:rPr>
              <w:t xml:space="preserve"> </w:t>
            </w:r>
            <w:r w:rsidR="001E197E" w:rsidRPr="001E197E">
              <w:rPr>
                <w:rFonts w:asciiTheme="majorBidi" w:hAnsiTheme="majorBidi" w:cs="B Nazanin" w:hint="cs"/>
                <w:rtl/>
              </w:rPr>
              <w:t>مورخه 9-08/06/1400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:rsidR="00DA6CEC" w:rsidRDefault="007358B6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برن</w:t>
            </w:r>
            <w:r w:rsidR="00CB570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امه سلامت کارکنان دولت شامل کدام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یک از ابعاد سلامتی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7358B6" w:rsidP="007358B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ابعاد جسمی و روانی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7358B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ابعاد معنوی و اجتماعی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7358B6" w:rsidP="007358B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ابعاد مادی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CB570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B570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CB5707" w:rsidRDefault="00C50D39" w:rsidP="00C50D3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B5707">
              <w:rPr>
                <w:rFonts w:asciiTheme="majorBidi" w:hAnsiTheme="majorBidi" w:cs="B Nazanin" w:hint="cs"/>
                <w:color w:val="FF0000"/>
                <w:rtl/>
              </w:rPr>
              <w:t>گزینه های الف و ب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:rsidR="00DA6CEC" w:rsidRDefault="00412DDF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یک از معضلات سلامتی کارکنان شامل برنامه سلامت کارکنان دولت می باشد؟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412DD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سلامت عمومی</w:t>
            </w:r>
            <w:r w:rsidR="00ED49C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(جسمی، روانی و اجتماعی)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412DD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سلامت شغلی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412DD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سلامت معنوی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CB570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B570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CB5707" w:rsidRDefault="00412DDF" w:rsidP="00412D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B5707">
              <w:rPr>
                <w:rFonts w:asciiTheme="majorBidi" w:hAnsiTheme="majorBidi" w:cs="B Nazanin" w:hint="cs"/>
                <w:color w:val="FF0000"/>
                <w:rtl/>
              </w:rPr>
              <w:t>گزینه های الف و ب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:rsidR="00DA6CEC" w:rsidRPr="005460F2" w:rsidRDefault="0082497B" w:rsidP="0082497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بر اساس اصول کنواسیون شماره 161 سازمان بین المللی کار در مورد خدمات بهداشت </w:t>
            </w:r>
            <w:r w:rsidR="00052E9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حرفه ای، مسئولیت اولیه در خصوص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بهبود ایمنی و بهداشت کار و ارایه خدمات بهداشت حرفه ای در محیط کار و در هنگام کار به عهده چه کسی یا سازمانی می باشد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CB570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B570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CB5707" w:rsidRDefault="0082497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B570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مسئول موسسه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82497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مرکز بهداشت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82497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اداره کار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82497B" w:rsidP="008249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2497B">
              <w:rPr>
                <w:rFonts w:asciiTheme="majorBidi" w:hAnsiTheme="majorBidi" w:cs="B Nazanin" w:hint="cs"/>
                <w:rtl/>
              </w:rPr>
              <w:t>همه گزینه ها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:rsidR="00DA6CEC" w:rsidRDefault="00CB5707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 اساس اصل کنوانسیون شماره 161 سازمان بین المللی کار، کشورها باید فعالیت ها و خط مشی های ایمنی و بهداشت حرفه ای را در سطح ملی با همکاری چه ارگان هایی به انجام برسانند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935E2B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935E2B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935E2B" w:rsidRDefault="00935E2B" w:rsidP="00935E2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935E2B">
              <w:rPr>
                <w:rFonts w:asciiTheme="majorBidi" w:hAnsiTheme="majorBidi" w:cs="B Nazanin" w:hint="cs"/>
                <w:rtl/>
              </w:rPr>
              <w:t>دولت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 w:rsidRPr="00935E2B">
              <w:rPr>
                <w:rFonts w:asciiTheme="majorBidi" w:hAnsiTheme="majorBidi" w:cs="B Nazanin" w:hint="cs"/>
                <w:rtl/>
              </w:rPr>
              <w:t>مسئولین موسسات دولتی</w:t>
            </w:r>
            <w:r>
              <w:rPr>
                <w:rFonts w:asciiTheme="majorBidi" w:hAnsiTheme="majorBidi" w:cs="B Nazanin" w:hint="cs"/>
                <w:rtl/>
              </w:rPr>
              <w:t>، غیردولتی، خصوصی</w:t>
            </w:r>
            <w:r w:rsidRPr="00935E2B">
              <w:rPr>
                <w:rFonts w:asciiTheme="majorBidi" w:hAnsiTheme="majorBidi" w:cs="B Nazanin" w:hint="cs"/>
                <w:rtl/>
              </w:rPr>
              <w:t xml:space="preserve"> و وزارتخانه ها </w:t>
            </w:r>
            <w:r>
              <w:rPr>
                <w:rFonts w:asciiTheme="majorBidi" w:hAnsiTheme="majorBidi" w:cs="B Nazanin" w:hint="cs"/>
                <w:rtl/>
              </w:rPr>
              <w:t xml:space="preserve">و </w:t>
            </w:r>
            <w:r w:rsidRPr="00935E2B">
              <w:rPr>
                <w:rFonts w:asciiTheme="majorBidi" w:hAnsiTheme="majorBidi" w:cs="B Nazanin" w:hint="cs"/>
                <w:rtl/>
              </w:rPr>
              <w:t>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935E2B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935E2B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935E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935E2B" w:rsidRDefault="00935E2B" w:rsidP="00935E2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935E2B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دولت، مسئولین موسسات دولتی و وزارتخانه ها و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935E2B" w:rsidP="00935E2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35E2B">
              <w:rPr>
                <w:rFonts w:asciiTheme="majorBidi" w:hAnsiTheme="majorBidi" w:cs="B Nazanin" w:hint="cs"/>
                <w:rtl/>
              </w:rPr>
              <w:t>کارکنان دولت</w:t>
            </w:r>
            <w:r w:rsidRPr="00935E2B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935E2B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935E2B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5E2B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935E2B" w:rsidRDefault="00935E2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5E2B">
              <w:rPr>
                <w:rFonts w:asciiTheme="majorBidi" w:hAnsiTheme="majorBidi" w:cs="B Nazanin" w:hint="cs"/>
                <w:color w:val="000000" w:themeColor="text1"/>
                <w:rtl/>
              </w:rPr>
              <w:t>همه گزینه ها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:rsidR="00DA6CEC" w:rsidRDefault="000A2C14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در ذیل بند 8 مصوبات چهاردهمین جلسه شورایعالی سلامت و امنیت غذایی با موضوع سلامت کارکنان، کلیه دستگاههای اجرایی ................ زمینه مشارکت حداکثری کارکنان خود را در فعالیت های ورزشی 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D5CCC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5D5CCC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D5CCC" w:rsidRDefault="000A2C1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5D5CCC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مکلفند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0A2C1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اختیار دارند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5D5CC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می توانند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5D5CCC" w:rsidP="005D5CC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D5CCC">
              <w:rPr>
                <w:rFonts w:asciiTheme="majorBidi" w:hAnsiTheme="majorBidi" w:cs="B Nazanin" w:hint="cs"/>
                <w:rtl/>
              </w:rPr>
              <w:t>همه گزینه ها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1E197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DA6CEC" w:rsidRPr="005460F2" w:rsidTr="001E197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:rsidR="001E197E" w:rsidRPr="001E197E" w:rsidRDefault="001E197E" w:rsidP="001E197E">
            <w:pPr>
              <w:pStyle w:val="a0"/>
              <w:rPr>
                <w:rFonts w:asciiTheme="majorBidi" w:hAnsiTheme="majorBidi" w:cs="B Nazanin"/>
                <w:rtl/>
              </w:rPr>
            </w:pPr>
            <w:r w:rsidRPr="001E197E">
              <w:rPr>
                <w:rFonts w:asciiTheme="majorBidi" w:hAnsiTheme="majorBidi" w:cs="B Nazanin" w:hint="cs"/>
                <w:rtl/>
              </w:rPr>
              <w:t xml:space="preserve">کدام یک از دستگاه ها و سازمان های مشمول اجرای بسته خدمات پایه سلامت کارکنان دولت </w:t>
            </w:r>
            <w:r w:rsidRPr="001E197E">
              <w:rPr>
                <w:rFonts w:asciiTheme="majorBidi" w:hAnsiTheme="majorBidi" w:cs="B Nazanin" w:hint="cs"/>
                <w:sz w:val="26"/>
                <w:szCs w:val="26"/>
                <w:rtl/>
              </w:rPr>
              <w:t>نمی باشد</w:t>
            </w:r>
            <w:r w:rsidRPr="001E197E">
              <w:rPr>
                <w:rFonts w:asciiTheme="majorBidi" w:hAnsiTheme="majorBidi" w:cs="B Nazanin" w:hint="cs"/>
                <w:rtl/>
              </w:rPr>
              <w:t>؟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E197E" w:rsidRPr="005460F2" w:rsidTr="001E197E">
        <w:trPr>
          <w:cantSplit/>
        </w:trPr>
        <w:tc>
          <w:tcPr>
            <w:tcW w:w="794" w:type="dxa"/>
          </w:tcPr>
          <w:p w:rsidR="001E197E" w:rsidRPr="005460F2" w:rsidRDefault="001E197E" w:rsidP="001E197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E197E" w:rsidRPr="005460F2" w:rsidRDefault="001E197E" w:rsidP="001E197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E197E" w:rsidRPr="005460F2" w:rsidRDefault="001E197E" w:rsidP="001E19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دولتی</w:t>
            </w:r>
          </w:p>
        </w:tc>
      </w:tr>
      <w:tr w:rsidR="001E197E" w:rsidRPr="005460F2" w:rsidTr="001E197E">
        <w:trPr>
          <w:cantSplit/>
        </w:trPr>
        <w:tc>
          <w:tcPr>
            <w:tcW w:w="794" w:type="dxa"/>
          </w:tcPr>
          <w:p w:rsidR="001E197E" w:rsidRPr="005460F2" w:rsidRDefault="001E197E" w:rsidP="001E197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E197E" w:rsidRPr="001E197E" w:rsidRDefault="001E197E" w:rsidP="001E197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1E197E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E197E" w:rsidRPr="001E197E" w:rsidRDefault="001E197E" w:rsidP="001E19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1E197E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خصوصی</w:t>
            </w:r>
          </w:p>
        </w:tc>
      </w:tr>
      <w:tr w:rsidR="001E197E" w:rsidRPr="005460F2" w:rsidTr="001E197E">
        <w:trPr>
          <w:cantSplit/>
        </w:trPr>
        <w:tc>
          <w:tcPr>
            <w:tcW w:w="794" w:type="dxa"/>
          </w:tcPr>
          <w:p w:rsidR="001E197E" w:rsidRPr="005460F2" w:rsidRDefault="001E197E" w:rsidP="001E197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E197E" w:rsidRPr="005460F2" w:rsidRDefault="001E197E" w:rsidP="001E197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E197E" w:rsidRPr="005460F2" w:rsidRDefault="001E197E" w:rsidP="001E19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غیردولتی عمومی</w:t>
            </w:r>
          </w:p>
        </w:tc>
      </w:tr>
      <w:tr w:rsidR="001E197E" w:rsidRPr="005460F2" w:rsidTr="001E197E">
        <w:trPr>
          <w:cantSplit/>
        </w:trPr>
        <w:tc>
          <w:tcPr>
            <w:tcW w:w="794" w:type="dxa"/>
          </w:tcPr>
          <w:p w:rsidR="001E197E" w:rsidRPr="005460F2" w:rsidRDefault="001E197E" w:rsidP="001E197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E197E" w:rsidRPr="005460F2" w:rsidRDefault="001E197E" w:rsidP="001E197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E197E" w:rsidRPr="00BE466D" w:rsidRDefault="001E197E" w:rsidP="001E19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E466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گزینه های الف و ج</w:t>
            </w:r>
          </w:p>
        </w:tc>
      </w:tr>
      <w:tr w:rsidR="00A83656" w:rsidRPr="005460F2" w:rsidTr="001E197E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1E197E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5110C8" w:rsidRPr="005460F2" w:rsidTr="001E197E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:rsidR="005110C8" w:rsidRPr="00052E94" w:rsidRDefault="00052E94" w:rsidP="00052E94">
            <w:pPr>
              <w:pStyle w:val="a0"/>
              <w:rPr>
                <w:rtl/>
              </w:rPr>
            </w:pPr>
            <w:r w:rsidRPr="00052E94">
              <w:rPr>
                <w:rFonts w:asciiTheme="majorBidi" w:hAnsiTheme="majorBidi" w:cs="B Nazanin" w:hint="cs"/>
                <w:rtl/>
              </w:rPr>
              <w:t>کدام یک از موارد ذیل جزو وظایف وزارت بهداشت در اجرای بسته خدمات پایه سلامت کارکنان دولت نمی باشد؟</w:t>
            </w:r>
          </w:p>
          <w:p w:rsidR="00052E94" w:rsidRPr="00052E94" w:rsidRDefault="00052E94" w:rsidP="00052E94">
            <w:pPr>
              <w:pStyle w:val="a0"/>
              <w:rPr>
                <w:rtl/>
              </w:rPr>
            </w:pPr>
          </w:p>
        </w:tc>
      </w:tr>
      <w:tr w:rsidR="00052E94" w:rsidRPr="005460F2" w:rsidTr="001E197E">
        <w:trPr>
          <w:cantSplit/>
        </w:trPr>
        <w:tc>
          <w:tcPr>
            <w:tcW w:w="794" w:type="dxa"/>
          </w:tcPr>
          <w:p w:rsidR="00052E94" w:rsidRPr="005460F2" w:rsidRDefault="00052E94" w:rsidP="00052E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052E94" w:rsidRPr="005460F2" w:rsidRDefault="00052E94" w:rsidP="00052E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052E94" w:rsidRPr="005460F2" w:rsidRDefault="00052E94" w:rsidP="00052E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تدوین بسته </w:t>
            </w:r>
            <w:r w:rsidRPr="00095989">
              <w:rPr>
                <w:rFonts w:asciiTheme="majorBidi" w:hAnsiTheme="majorBidi" w:cs="B Nazanin" w:hint="cs"/>
                <w:rtl/>
              </w:rPr>
              <w:t>خدمات پایه سلامت کارکنان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شامل دستورالعمل ها، فرم ها و ...</w:t>
            </w:r>
          </w:p>
        </w:tc>
      </w:tr>
      <w:tr w:rsidR="00052E94" w:rsidRPr="005460F2" w:rsidTr="001E197E">
        <w:trPr>
          <w:cantSplit/>
        </w:trPr>
        <w:tc>
          <w:tcPr>
            <w:tcW w:w="794" w:type="dxa"/>
          </w:tcPr>
          <w:p w:rsidR="00052E94" w:rsidRPr="005460F2" w:rsidRDefault="00052E94" w:rsidP="00052E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052E94" w:rsidRPr="005460F2" w:rsidRDefault="00052E94" w:rsidP="00052E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052E94" w:rsidRPr="005460F2" w:rsidRDefault="00052E94" w:rsidP="00052E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نظارت بر اجرا و ارزشیابی مستمر و تهیه گزارش روند اجرایی برنامه</w:t>
            </w:r>
          </w:p>
        </w:tc>
      </w:tr>
      <w:tr w:rsidR="00052E94" w:rsidRPr="005460F2" w:rsidTr="001E197E">
        <w:trPr>
          <w:cantSplit/>
        </w:trPr>
        <w:tc>
          <w:tcPr>
            <w:tcW w:w="794" w:type="dxa"/>
          </w:tcPr>
          <w:p w:rsidR="00052E94" w:rsidRPr="005460F2" w:rsidRDefault="00052E94" w:rsidP="00052E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052E94" w:rsidRPr="005460F2" w:rsidRDefault="00052E94" w:rsidP="00052E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052E94" w:rsidRPr="005460F2" w:rsidRDefault="00052E94" w:rsidP="00052E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امتیازدهی و اعتباربخشی دستگاههای اجرایی</w:t>
            </w:r>
          </w:p>
        </w:tc>
      </w:tr>
      <w:tr w:rsidR="00052E94" w:rsidRPr="005460F2" w:rsidTr="001E197E">
        <w:trPr>
          <w:cantSplit/>
        </w:trPr>
        <w:tc>
          <w:tcPr>
            <w:tcW w:w="794" w:type="dxa"/>
          </w:tcPr>
          <w:p w:rsidR="00052E94" w:rsidRPr="005460F2" w:rsidRDefault="00052E94" w:rsidP="00052E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052E94" w:rsidRPr="00E22409" w:rsidRDefault="00052E94" w:rsidP="00052E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E2240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052E94" w:rsidRPr="00851B2F" w:rsidRDefault="00052E94" w:rsidP="00052E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51B2F">
              <w:rPr>
                <w:rFonts w:asciiTheme="majorBidi" w:hAnsiTheme="majorBidi" w:cs="B Nazanin" w:hint="cs"/>
                <w:color w:val="FF0000"/>
                <w:rtl/>
              </w:rPr>
              <w:t>تشکیل دبیرخانه سلامت</w:t>
            </w:r>
          </w:p>
        </w:tc>
      </w:tr>
      <w:tr w:rsidR="00A83656" w:rsidRPr="005460F2" w:rsidTr="001E197E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053DED">
        <w:trPr>
          <w:cantSplit/>
        </w:trPr>
        <w:tc>
          <w:tcPr>
            <w:tcW w:w="794" w:type="dxa"/>
            <w:shd w:val="clear" w:color="auto" w:fill="auto"/>
          </w:tcPr>
          <w:p w:rsidR="00305037" w:rsidRPr="005460F2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305037" w:rsidRPr="005460F2" w:rsidTr="00053DED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:rsidR="00305037" w:rsidRPr="005460F2" w:rsidRDefault="00053DED" w:rsidP="00053DE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53DED">
              <w:rPr>
                <w:rFonts w:asciiTheme="majorBidi" w:hAnsiTheme="majorBidi" w:cs="B Nazanin" w:hint="cs"/>
                <w:rtl/>
              </w:rPr>
              <w:t xml:space="preserve">کدام یک از موارد ذیل جزو وظایف سازمانها و دستگاه های اجرایی در اجرای بسته خدمات پایه سلامت کارکنان دولت </w:t>
            </w:r>
            <w:r>
              <w:rPr>
                <w:rFonts w:asciiTheme="majorBidi" w:hAnsiTheme="majorBidi" w:cs="B Nazanin" w:hint="cs"/>
                <w:rtl/>
              </w:rPr>
              <w:t>ن</w:t>
            </w:r>
            <w:r w:rsidRPr="00053DED">
              <w:rPr>
                <w:rFonts w:asciiTheme="majorBidi" w:hAnsiTheme="majorBidi" w:cs="B Nazanin" w:hint="cs"/>
                <w:rtl/>
              </w:rPr>
              <w:t>می باشد؟</w:t>
            </w:r>
          </w:p>
        </w:tc>
      </w:tr>
      <w:tr w:rsidR="00053DED" w:rsidRPr="005460F2" w:rsidTr="00053DED">
        <w:trPr>
          <w:cantSplit/>
        </w:trPr>
        <w:tc>
          <w:tcPr>
            <w:tcW w:w="794" w:type="dxa"/>
          </w:tcPr>
          <w:p w:rsidR="00053DED" w:rsidRPr="005460F2" w:rsidRDefault="00053DED" w:rsidP="00053DE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053DED" w:rsidRPr="005460F2" w:rsidRDefault="00053DED" w:rsidP="00053D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053DED" w:rsidRPr="005460F2" w:rsidRDefault="00053DED" w:rsidP="00053D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تشکیل دبیرخانه سلامت</w:t>
            </w:r>
          </w:p>
        </w:tc>
      </w:tr>
      <w:tr w:rsidR="00053DED" w:rsidRPr="005460F2" w:rsidTr="00053DED">
        <w:trPr>
          <w:cantSplit/>
        </w:trPr>
        <w:tc>
          <w:tcPr>
            <w:tcW w:w="794" w:type="dxa"/>
          </w:tcPr>
          <w:p w:rsidR="00053DED" w:rsidRPr="005460F2" w:rsidRDefault="00053DED" w:rsidP="00053DE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053DED" w:rsidRPr="005460F2" w:rsidRDefault="00053DED" w:rsidP="00053D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053DED" w:rsidRPr="005460F2" w:rsidRDefault="00053DED" w:rsidP="00053D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تدوین و اجرای برنامه عملیاتی </w:t>
            </w:r>
          </w:p>
        </w:tc>
      </w:tr>
      <w:tr w:rsidR="00053DED" w:rsidRPr="005460F2" w:rsidTr="00053DED">
        <w:trPr>
          <w:cantSplit/>
        </w:trPr>
        <w:tc>
          <w:tcPr>
            <w:tcW w:w="794" w:type="dxa"/>
          </w:tcPr>
          <w:p w:rsidR="00053DED" w:rsidRPr="005460F2" w:rsidRDefault="00053DED" w:rsidP="00053DE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053DED" w:rsidRPr="005460F2" w:rsidRDefault="00053DED" w:rsidP="00053D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053DED" w:rsidRPr="005460F2" w:rsidRDefault="00053DED" w:rsidP="00053D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طراحی نظام مدیریت اطلاعات برای گزارش دهی</w:t>
            </w:r>
          </w:p>
        </w:tc>
      </w:tr>
      <w:tr w:rsidR="00305037" w:rsidRPr="005460F2" w:rsidTr="00053DED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053DED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053DED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053DED" w:rsidRDefault="00053DED" w:rsidP="00053D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053DED">
              <w:rPr>
                <w:rFonts w:asciiTheme="majorBidi" w:hAnsiTheme="majorBidi" w:cs="B Nazanin" w:hint="cs"/>
                <w:color w:val="FF0000"/>
                <w:rtl/>
              </w:rPr>
              <w:t>امتیازدهی و اعتباربخشی دستگاههای اجرایی</w:t>
            </w:r>
          </w:p>
        </w:tc>
      </w:tr>
      <w:tr w:rsidR="00A83656" w:rsidRPr="005460F2" w:rsidTr="00053DED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3D7899" w:rsidP="003D78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899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:rsidR="00305037" w:rsidRDefault="0067784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آیا دستگاههای دولتی طبق مستندات بسته خدمات پایه سلامت کارکنان دولت، می توانند برای ثبت وضعیت کارکنان خود از سامانه سیب بهره مند شوند؟</w:t>
            </w:r>
          </w:p>
          <w:p w:rsidR="00305037" w:rsidRPr="005460F2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05037" w:rsidRPr="005460F2" w:rsidRDefault="0067784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نخیر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677847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67784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05037" w:rsidRPr="00677847" w:rsidRDefault="0067784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67784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 xml:space="preserve">بله 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05037" w:rsidRPr="005460F2" w:rsidRDefault="00677847" w:rsidP="006778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دستگاه می بایستی سامانه مخصوص خود سازمان را داشته باشد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5460F2" w:rsidRDefault="0067784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لزومی جهت ثبت اطلاعات وجود ندارد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1E197E" w:rsidP="001E19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E197E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:rsidR="00305037" w:rsidRDefault="00A437E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برگزاری جلسات دبیرخانه سلامت(شورای ارتقای سلامت) بصورت .......... می باشد.</w:t>
            </w:r>
          </w:p>
          <w:p w:rsidR="00305037" w:rsidRPr="005460F2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05037" w:rsidRPr="005460F2" w:rsidRDefault="00A437E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ماهانه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05037" w:rsidRPr="005460F2" w:rsidRDefault="00A437E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دو ماه یکبار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A437E7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A437E7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A437E7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05037" w:rsidRPr="00A437E7" w:rsidRDefault="00A437E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A437E7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فصلی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5460F2" w:rsidRDefault="00A437E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سالانه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1E197E" w:rsidP="001E19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E197E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:rsidR="001218DE" w:rsidRDefault="0016750F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یک از موارد ذیل جزو اولویت های اجرا در سال اول برنامه قرار ندارد؟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675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آموزش کارکنان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16750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16750F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16750F" w:rsidRDefault="001675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16750F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اصلاحات سازه ای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675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اصلاحات غیرسازه ای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675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مراقبت فردی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1E197E" w:rsidP="001E19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E197E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:rsidR="001218DE" w:rsidRDefault="00CB5D16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منظور از کارمندان دولت در بسته خدمات پایه سلامت کارکنان شامل چه کسانی می باشد؟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CB5D1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کارمندان پشت میز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CB5D1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نگهبانی و نامه بر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CB5D1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کارمندان شاغل در آشپزخانه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CB5D1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B5D16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CB5D16" w:rsidRDefault="00CB5D16" w:rsidP="00CB5D1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B5D16">
              <w:rPr>
                <w:rFonts w:asciiTheme="majorBidi" w:hAnsiTheme="majorBidi" w:cs="B Nazanin" w:hint="cs"/>
                <w:color w:val="FF0000"/>
                <w:rtl/>
              </w:rPr>
              <w:t>همه گزینه ها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1E197E" w:rsidP="001E19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E197E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851B2F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1218DE" w:rsidRPr="005460F2" w:rsidTr="00851B2F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:rsidR="001218DE" w:rsidRPr="005460F2" w:rsidRDefault="00052E94" w:rsidP="00052E9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آیا مصوبات شورای عالی سلامت جهت اجرا در دستگاهها نیازمند تصویب در هیئت وزیران است؟</w:t>
            </w:r>
          </w:p>
        </w:tc>
      </w:tr>
      <w:tr w:rsidR="00851B2F" w:rsidRPr="005460F2" w:rsidTr="00851B2F">
        <w:trPr>
          <w:cantSplit/>
        </w:trPr>
        <w:tc>
          <w:tcPr>
            <w:tcW w:w="794" w:type="dxa"/>
          </w:tcPr>
          <w:p w:rsidR="00851B2F" w:rsidRPr="005460F2" w:rsidRDefault="00851B2F" w:rsidP="00851B2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51B2F" w:rsidRPr="005460F2" w:rsidRDefault="00851B2F" w:rsidP="00851B2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851B2F" w:rsidRPr="005460F2" w:rsidRDefault="00713012" w:rsidP="00851B2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بله</w:t>
            </w:r>
          </w:p>
        </w:tc>
      </w:tr>
      <w:tr w:rsidR="00851B2F" w:rsidRPr="005460F2" w:rsidTr="00851B2F">
        <w:trPr>
          <w:cantSplit/>
        </w:trPr>
        <w:tc>
          <w:tcPr>
            <w:tcW w:w="794" w:type="dxa"/>
          </w:tcPr>
          <w:p w:rsidR="00851B2F" w:rsidRPr="005460F2" w:rsidRDefault="00851B2F" w:rsidP="00851B2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51B2F" w:rsidRPr="00713012" w:rsidRDefault="00851B2F" w:rsidP="00851B2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713012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851B2F" w:rsidRPr="00713012" w:rsidRDefault="00713012" w:rsidP="00851B2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713012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نخیر، مصوبات شورای عالی سلامت مانند مصوبات هیات وزیران می باشد</w:t>
            </w:r>
          </w:p>
        </w:tc>
      </w:tr>
      <w:tr w:rsidR="00851B2F" w:rsidRPr="005460F2" w:rsidTr="00851B2F">
        <w:trPr>
          <w:cantSplit/>
        </w:trPr>
        <w:tc>
          <w:tcPr>
            <w:tcW w:w="794" w:type="dxa"/>
          </w:tcPr>
          <w:p w:rsidR="00851B2F" w:rsidRPr="005460F2" w:rsidRDefault="00851B2F" w:rsidP="00851B2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51B2F" w:rsidRPr="005460F2" w:rsidRDefault="00851B2F" w:rsidP="00851B2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851B2F" w:rsidRPr="005460F2" w:rsidRDefault="00713012" w:rsidP="00851B2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نیازمند تصویب قانون در مجلس است</w:t>
            </w:r>
          </w:p>
        </w:tc>
      </w:tr>
      <w:tr w:rsidR="001218DE" w:rsidRPr="005460F2" w:rsidTr="00851B2F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71301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13012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713012" w:rsidRDefault="00713012" w:rsidP="007130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13012">
              <w:rPr>
                <w:rFonts w:asciiTheme="majorBidi" w:hAnsiTheme="majorBidi" w:cs="B Nazanin" w:hint="cs"/>
                <w:color w:val="000000" w:themeColor="text1"/>
                <w:rtl/>
              </w:rPr>
              <w:t>گزینه های ب و ج</w:t>
            </w:r>
          </w:p>
        </w:tc>
      </w:tr>
      <w:tr w:rsidR="00A83656" w:rsidRPr="005460F2" w:rsidTr="00851B2F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1E197E" w:rsidP="001E19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E197E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1E197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525B24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:rsidR="001218DE" w:rsidRDefault="00707670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آسیب پذیری غیرسازه ای در بسته خدمات پایه سلامت کارکنان دولت شامل چه مواردی می باشد؟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70767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دیوار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707670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707670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707670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707670" w:rsidRDefault="0070767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707670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اشیاء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70767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سقف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70767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ستون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1E197E" w:rsidP="001E19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E197E">
              <w:rPr>
                <w:rFonts w:asciiTheme="majorBidi" w:hAnsiTheme="majorBidi" w:cs="B Nazanin" w:hint="cs"/>
                <w:rtl/>
              </w:rPr>
              <w:t>بسته خدمات پایه سلامت کارکنان دولت</w:t>
            </w: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sectPr w:rsidR="001218DE" w:rsidSect="00075C78">
      <w:headerReference w:type="default" r:id="rId8"/>
      <w:footerReference w:type="default" r:id="rId9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C93" w:rsidRDefault="00E67C93">
      <w:r>
        <w:separator/>
      </w:r>
    </w:p>
  </w:endnote>
  <w:endnote w:type="continuationSeparator" w:id="0">
    <w:p w:rsidR="00E67C93" w:rsidRDefault="00E6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60F" w:rsidRPr="001F3A0F" w:rsidRDefault="0001060F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525B24">
      <w:rPr>
        <w:rStyle w:val="PageNumber"/>
        <w:rFonts w:cs="B Nazanin"/>
        <w:noProof/>
        <w:sz w:val="20"/>
        <w:szCs w:val="20"/>
        <w:rtl/>
      </w:rPr>
      <w:t>3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C93" w:rsidRDefault="00E67C93">
      <w:r>
        <w:separator/>
      </w:r>
    </w:p>
  </w:footnote>
  <w:footnote w:type="continuationSeparator" w:id="0">
    <w:p w:rsidR="00E67C93" w:rsidRDefault="00E67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60F" w:rsidRPr="006D36FD" w:rsidRDefault="0001060F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9D1548" wp14:editId="364655DB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60F" w:rsidRPr="005C6221" w:rsidRDefault="0001060F" w:rsidP="00525B24">
                          <w:pP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</w:pPr>
                          <w:r w:rsidRPr="005C6221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رشته</w:t>
                          </w:r>
                          <w:r w:rsidRPr="005C6221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تخصصی</w:t>
                          </w:r>
                          <w:r w:rsidRPr="005C6221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:</w:t>
                          </w:r>
                          <w:r w:rsidRPr="005C6221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معاونت بهداشتی - بهداشت حرفه ای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D1548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Cctg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" filled="f" stroked="f">
              <v:textbox>
                <w:txbxContent>
                  <w:p w:rsidR="0001060F" w:rsidRPr="005C6221" w:rsidRDefault="0001060F" w:rsidP="00525B24">
                    <w:pPr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</w:pPr>
                    <w:r w:rsidRPr="005C6221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رشته</w:t>
                    </w:r>
                    <w:r w:rsidRPr="005C6221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تخصصی</w:t>
                    </w:r>
                    <w:r w:rsidRPr="005C6221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:</w:t>
                    </w:r>
                    <w:r w:rsidRPr="005C6221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معاونت بهداشتی - بهداشت حرفه ای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3588AAD" wp14:editId="36CCD9B4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60F" w:rsidRPr="005C6221" w:rsidRDefault="0001060F" w:rsidP="00914480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5C6221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آزمون</w:t>
                          </w:r>
                          <w:r w:rsidRPr="005C6221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ضمن خدمت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588AAD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pJ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" filled="f" stroked="f">
              <v:textbox>
                <w:txbxContent>
                  <w:p w:rsidR="0001060F" w:rsidRPr="005C6221" w:rsidRDefault="0001060F" w:rsidP="00914480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</w:pPr>
                    <w:r w:rsidRPr="005C6221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آزمون</w:t>
                    </w:r>
                    <w:r w:rsidRPr="005C6221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ضمن خدمت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C89379" wp14:editId="08CE74EF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60F" w:rsidRPr="005937FB" w:rsidRDefault="0001060F" w:rsidP="00525B24">
                          <w:pPr>
                            <w:spacing w:line="276" w:lineRule="auto"/>
                            <w:jc w:val="center"/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تبریز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C89379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KCuQIAAME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" filled="f" stroked="f">
              <v:textbox>
                <w:txbxContent>
                  <w:p w:rsidR="0001060F" w:rsidRPr="005937FB" w:rsidRDefault="0001060F" w:rsidP="00525B24">
                    <w:pPr>
                      <w:spacing w:line="276" w:lineRule="auto"/>
                      <w:jc w:val="center"/>
                      <w:rPr>
                        <w:rFonts w:cs="B Nazanin" w:hint="cs"/>
                        <w:sz w:val="22"/>
                        <w:szCs w:val="22"/>
                        <w:rtl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تبریز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3689E8E" wp14:editId="0F97B476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F2C48B" wp14:editId="016AF2C0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01060F" w:rsidRDefault="0001060F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:rsidR="0001060F" w:rsidRDefault="0001060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9F2C48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" strokeweight="3pt">
              <v:stroke linestyle="thinThin"/>
              <v:textbox>
                <w:txbxContent>
                  <w:p w:rsidR="000A2C14" w:rsidRDefault="000A2C14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:rsidR="000A2C14" w:rsidRDefault="000A2C14"/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B77"/>
    <w:rsid w:val="00007F08"/>
    <w:rsid w:val="0001060F"/>
    <w:rsid w:val="000243F2"/>
    <w:rsid w:val="00034C30"/>
    <w:rsid w:val="00052E94"/>
    <w:rsid w:val="00053DED"/>
    <w:rsid w:val="00063EF1"/>
    <w:rsid w:val="00072457"/>
    <w:rsid w:val="00075C78"/>
    <w:rsid w:val="0007792B"/>
    <w:rsid w:val="000808FE"/>
    <w:rsid w:val="00095989"/>
    <w:rsid w:val="000A1C98"/>
    <w:rsid w:val="000A2C14"/>
    <w:rsid w:val="000A7996"/>
    <w:rsid w:val="000B0F5C"/>
    <w:rsid w:val="000C5A4D"/>
    <w:rsid w:val="000E4D0A"/>
    <w:rsid w:val="000F7001"/>
    <w:rsid w:val="000F71BD"/>
    <w:rsid w:val="001218DE"/>
    <w:rsid w:val="00122552"/>
    <w:rsid w:val="00136295"/>
    <w:rsid w:val="00136DA6"/>
    <w:rsid w:val="00141165"/>
    <w:rsid w:val="00143380"/>
    <w:rsid w:val="001517D6"/>
    <w:rsid w:val="00161EA0"/>
    <w:rsid w:val="00166EA4"/>
    <w:rsid w:val="0016750F"/>
    <w:rsid w:val="001712CC"/>
    <w:rsid w:val="00174532"/>
    <w:rsid w:val="0018027B"/>
    <w:rsid w:val="00182FE7"/>
    <w:rsid w:val="00193215"/>
    <w:rsid w:val="00194F6A"/>
    <w:rsid w:val="001A71CD"/>
    <w:rsid w:val="001B76A6"/>
    <w:rsid w:val="001E197E"/>
    <w:rsid w:val="001F3A0F"/>
    <w:rsid w:val="00225D4A"/>
    <w:rsid w:val="00240F7F"/>
    <w:rsid w:val="002560AB"/>
    <w:rsid w:val="00267CC7"/>
    <w:rsid w:val="00276CD4"/>
    <w:rsid w:val="00280825"/>
    <w:rsid w:val="002C3C64"/>
    <w:rsid w:val="002D2570"/>
    <w:rsid w:val="002E069A"/>
    <w:rsid w:val="002E4DC9"/>
    <w:rsid w:val="002F3DEC"/>
    <w:rsid w:val="00305037"/>
    <w:rsid w:val="003148D4"/>
    <w:rsid w:val="00333988"/>
    <w:rsid w:val="0033484B"/>
    <w:rsid w:val="003514BE"/>
    <w:rsid w:val="00362C71"/>
    <w:rsid w:val="00374FD1"/>
    <w:rsid w:val="003A6A83"/>
    <w:rsid w:val="003D7899"/>
    <w:rsid w:val="003E54ED"/>
    <w:rsid w:val="003E5CD3"/>
    <w:rsid w:val="003F434C"/>
    <w:rsid w:val="00407EE6"/>
    <w:rsid w:val="0041029E"/>
    <w:rsid w:val="0041074F"/>
    <w:rsid w:val="00412DDF"/>
    <w:rsid w:val="0043689B"/>
    <w:rsid w:val="00450F3A"/>
    <w:rsid w:val="00453C31"/>
    <w:rsid w:val="0046363B"/>
    <w:rsid w:val="004705F3"/>
    <w:rsid w:val="0047099D"/>
    <w:rsid w:val="00470C96"/>
    <w:rsid w:val="00471789"/>
    <w:rsid w:val="00472477"/>
    <w:rsid w:val="00473003"/>
    <w:rsid w:val="0048340C"/>
    <w:rsid w:val="00496441"/>
    <w:rsid w:val="004964B4"/>
    <w:rsid w:val="004A03F6"/>
    <w:rsid w:val="004A340F"/>
    <w:rsid w:val="004B501C"/>
    <w:rsid w:val="004B62CD"/>
    <w:rsid w:val="004C0ABB"/>
    <w:rsid w:val="004C6824"/>
    <w:rsid w:val="004E557F"/>
    <w:rsid w:val="004E6059"/>
    <w:rsid w:val="00501A64"/>
    <w:rsid w:val="00510E7A"/>
    <w:rsid w:val="005110C8"/>
    <w:rsid w:val="00516286"/>
    <w:rsid w:val="00525B24"/>
    <w:rsid w:val="00532964"/>
    <w:rsid w:val="00545462"/>
    <w:rsid w:val="005460F2"/>
    <w:rsid w:val="005463D3"/>
    <w:rsid w:val="00572B29"/>
    <w:rsid w:val="0059285E"/>
    <w:rsid w:val="005937FB"/>
    <w:rsid w:val="00597025"/>
    <w:rsid w:val="005B352D"/>
    <w:rsid w:val="005C3793"/>
    <w:rsid w:val="005C4E45"/>
    <w:rsid w:val="005C6221"/>
    <w:rsid w:val="005C65BC"/>
    <w:rsid w:val="005D5CCC"/>
    <w:rsid w:val="005E213A"/>
    <w:rsid w:val="005F3B00"/>
    <w:rsid w:val="005F7F76"/>
    <w:rsid w:val="006227E8"/>
    <w:rsid w:val="00623DED"/>
    <w:rsid w:val="00624C3D"/>
    <w:rsid w:val="00630F76"/>
    <w:rsid w:val="0063391A"/>
    <w:rsid w:val="00647035"/>
    <w:rsid w:val="00656630"/>
    <w:rsid w:val="00660155"/>
    <w:rsid w:val="00660C4C"/>
    <w:rsid w:val="00664F5C"/>
    <w:rsid w:val="00677847"/>
    <w:rsid w:val="00680359"/>
    <w:rsid w:val="006832B6"/>
    <w:rsid w:val="00695D7A"/>
    <w:rsid w:val="006B0676"/>
    <w:rsid w:val="006C45A5"/>
    <w:rsid w:val="006D36FD"/>
    <w:rsid w:val="00700CA3"/>
    <w:rsid w:val="007035AC"/>
    <w:rsid w:val="00707670"/>
    <w:rsid w:val="0071060E"/>
    <w:rsid w:val="00713012"/>
    <w:rsid w:val="00715BB2"/>
    <w:rsid w:val="00730DC0"/>
    <w:rsid w:val="00732AC7"/>
    <w:rsid w:val="007358B6"/>
    <w:rsid w:val="00745724"/>
    <w:rsid w:val="00752BA7"/>
    <w:rsid w:val="0076020B"/>
    <w:rsid w:val="00776D30"/>
    <w:rsid w:val="007837B8"/>
    <w:rsid w:val="00786E99"/>
    <w:rsid w:val="00797D4F"/>
    <w:rsid w:val="007B2291"/>
    <w:rsid w:val="007B4927"/>
    <w:rsid w:val="007C2216"/>
    <w:rsid w:val="007C23A6"/>
    <w:rsid w:val="007D1F63"/>
    <w:rsid w:val="007E0865"/>
    <w:rsid w:val="007E1F29"/>
    <w:rsid w:val="007F516F"/>
    <w:rsid w:val="00805D0A"/>
    <w:rsid w:val="00813B33"/>
    <w:rsid w:val="008204B2"/>
    <w:rsid w:val="0082497B"/>
    <w:rsid w:val="008356A6"/>
    <w:rsid w:val="00847B11"/>
    <w:rsid w:val="0085186B"/>
    <w:rsid w:val="00851B2F"/>
    <w:rsid w:val="008561E6"/>
    <w:rsid w:val="008613EF"/>
    <w:rsid w:val="00872B77"/>
    <w:rsid w:val="00880240"/>
    <w:rsid w:val="00880350"/>
    <w:rsid w:val="0089421B"/>
    <w:rsid w:val="008A1EC0"/>
    <w:rsid w:val="008B26AC"/>
    <w:rsid w:val="008C0642"/>
    <w:rsid w:val="008C28E7"/>
    <w:rsid w:val="008C4D47"/>
    <w:rsid w:val="008D49C9"/>
    <w:rsid w:val="00913D4C"/>
    <w:rsid w:val="00914480"/>
    <w:rsid w:val="00932DDA"/>
    <w:rsid w:val="00935E2B"/>
    <w:rsid w:val="009400BB"/>
    <w:rsid w:val="00953696"/>
    <w:rsid w:val="00963AE3"/>
    <w:rsid w:val="009642EE"/>
    <w:rsid w:val="009703E6"/>
    <w:rsid w:val="00970691"/>
    <w:rsid w:val="00974178"/>
    <w:rsid w:val="009752E7"/>
    <w:rsid w:val="009830D3"/>
    <w:rsid w:val="009B24FF"/>
    <w:rsid w:val="009E04EA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262F5"/>
    <w:rsid w:val="00A32D2F"/>
    <w:rsid w:val="00A3569F"/>
    <w:rsid w:val="00A40E1D"/>
    <w:rsid w:val="00A437E7"/>
    <w:rsid w:val="00A44826"/>
    <w:rsid w:val="00A46E56"/>
    <w:rsid w:val="00A572DC"/>
    <w:rsid w:val="00A62ED9"/>
    <w:rsid w:val="00A67F7E"/>
    <w:rsid w:val="00A83656"/>
    <w:rsid w:val="00A848E2"/>
    <w:rsid w:val="00AC3080"/>
    <w:rsid w:val="00AC6DD7"/>
    <w:rsid w:val="00AD0A79"/>
    <w:rsid w:val="00AD1158"/>
    <w:rsid w:val="00AD2465"/>
    <w:rsid w:val="00AE7B0B"/>
    <w:rsid w:val="00AF763F"/>
    <w:rsid w:val="00AF76D9"/>
    <w:rsid w:val="00B00F49"/>
    <w:rsid w:val="00B37AF3"/>
    <w:rsid w:val="00B42CF0"/>
    <w:rsid w:val="00B85DCA"/>
    <w:rsid w:val="00B91DD1"/>
    <w:rsid w:val="00B93860"/>
    <w:rsid w:val="00BB45C5"/>
    <w:rsid w:val="00BC1A66"/>
    <w:rsid w:val="00BC5546"/>
    <w:rsid w:val="00BC6CCB"/>
    <w:rsid w:val="00BD1B4C"/>
    <w:rsid w:val="00BD68E9"/>
    <w:rsid w:val="00BE466D"/>
    <w:rsid w:val="00BE60E2"/>
    <w:rsid w:val="00C0462F"/>
    <w:rsid w:val="00C05DC6"/>
    <w:rsid w:val="00C13B4C"/>
    <w:rsid w:val="00C25E1C"/>
    <w:rsid w:val="00C33159"/>
    <w:rsid w:val="00C34B4E"/>
    <w:rsid w:val="00C350B5"/>
    <w:rsid w:val="00C36039"/>
    <w:rsid w:val="00C45620"/>
    <w:rsid w:val="00C50D39"/>
    <w:rsid w:val="00C604EF"/>
    <w:rsid w:val="00C6253A"/>
    <w:rsid w:val="00C724D5"/>
    <w:rsid w:val="00C733EB"/>
    <w:rsid w:val="00C80A8F"/>
    <w:rsid w:val="00CA41BE"/>
    <w:rsid w:val="00CB5707"/>
    <w:rsid w:val="00CB5D16"/>
    <w:rsid w:val="00CC764B"/>
    <w:rsid w:val="00CC7B97"/>
    <w:rsid w:val="00CD498F"/>
    <w:rsid w:val="00D03C49"/>
    <w:rsid w:val="00D0439A"/>
    <w:rsid w:val="00D07B8C"/>
    <w:rsid w:val="00D51E3F"/>
    <w:rsid w:val="00D60ACE"/>
    <w:rsid w:val="00D60DB2"/>
    <w:rsid w:val="00D644E5"/>
    <w:rsid w:val="00D83D6C"/>
    <w:rsid w:val="00D87F2E"/>
    <w:rsid w:val="00D93609"/>
    <w:rsid w:val="00D95FC5"/>
    <w:rsid w:val="00DA0A0E"/>
    <w:rsid w:val="00DA6CEC"/>
    <w:rsid w:val="00DA7E1C"/>
    <w:rsid w:val="00DB6F73"/>
    <w:rsid w:val="00DD1890"/>
    <w:rsid w:val="00E1698C"/>
    <w:rsid w:val="00E20861"/>
    <w:rsid w:val="00E22409"/>
    <w:rsid w:val="00E4791B"/>
    <w:rsid w:val="00E50A45"/>
    <w:rsid w:val="00E625E8"/>
    <w:rsid w:val="00E649A3"/>
    <w:rsid w:val="00E671CC"/>
    <w:rsid w:val="00E67C93"/>
    <w:rsid w:val="00E850E7"/>
    <w:rsid w:val="00E86D60"/>
    <w:rsid w:val="00E921FB"/>
    <w:rsid w:val="00EB23BC"/>
    <w:rsid w:val="00ED49C6"/>
    <w:rsid w:val="00ED5B61"/>
    <w:rsid w:val="00EE7A39"/>
    <w:rsid w:val="00EF5619"/>
    <w:rsid w:val="00F006B5"/>
    <w:rsid w:val="00F04E33"/>
    <w:rsid w:val="00F1037A"/>
    <w:rsid w:val="00F32E1F"/>
    <w:rsid w:val="00F37BDF"/>
    <w:rsid w:val="00F410CC"/>
    <w:rsid w:val="00F426A4"/>
    <w:rsid w:val="00F652D8"/>
    <w:rsid w:val="00F84E4C"/>
    <w:rsid w:val="00F87B18"/>
    <w:rsid w:val="00F90451"/>
    <w:rsid w:val="00FA0234"/>
    <w:rsid w:val="00FA6D61"/>
    <w:rsid w:val="00FB0873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/"/>
  <w:listSeparator w:val="؛"/>
  <w14:docId w14:val="1FB32A35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D3F67-4FD9-4303-AC43-F8D958300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0</TotalTime>
  <Pages>14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Hassan VatanKhah</cp:lastModifiedBy>
  <cp:revision>2</cp:revision>
  <cp:lastPrinted>1900-12-31T19:30:00Z</cp:lastPrinted>
  <dcterms:created xsi:type="dcterms:W3CDTF">2025-06-11T02:45:00Z</dcterms:created>
  <dcterms:modified xsi:type="dcterms:W3CDTF">2025-06-11T02:45:00Z</dcterms:modified>
</cp:coreProperties>
</file>